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4EB6" w14:textId="77777777" w:rsidR="001E60A1" w:rsidRPr="00E77870" w:rsidRDefault="001E60A1" w:rsidP="001E60A1">
      <w:pPr>
        <w:pStyle w:val="NoSpacing"/>
      </w:pPr>
      <w:r w:rsidRPr="00C40DC0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DALE</w:t>
      </w:r>
      <w:r w:rsidRPr="00E77870">
        <w:t xml:space="preserve">      (fl.1458)</w:t>
      </w:r>
    </w:p>
    <w:p w14:paraId="66DB8A1C" w14:textId="77777777" w:rsidR="001E60A1" w:rsidRDefault="001E60A1" w:rsidP="001E60A1">
      <w:pPr>
        <w:pStyle w:val="NoSpacing"/>
      </w:pPr>
      <w:r>
        <w:t xml:space="preserve">of York. </w:t>
      </w:r>
      <w:r w:rsidRPr="00C40DC0">
        <w:rPr>
          <w:noProof/>
        </w:rPr>
        <w:t>Fletcher</w:t>
      </w:r>
      <w:r>
        <w:t>.</w:t>
      </w:r>
    </w:p>
    <w:p w14:paraId="0F4E46E4" w14:textId="77777777" w:rsidR="001E60A1" w:rsidRDefault="001E60A1" w:rsidP="001E60A1">
      <w:pPr>
        <w:pStyle w:val="NoSpacing"/>
      </w:pPr>
    </w:p>
    <w:p w14:paraId="49024FD3" w14:textId="77777777" w:rsidR="001E60A1" w:rsidRDefault="001E60A1" w:rsidP="001E60A1">
      <w:pPr>
        <w:pStyle w:val="NoSpacing"/>
      </w:pPr>
    </w:p>
    <w:p w14:paraId="78BD37ED" w14:textId="77777777" w:rsidR="001E60A1" w:rsidRDefault="001E60A1" w:rsidP="001E60A1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14:paraId="0E177CFB" w14:textId="77777777" w:rsidR="001E60A1" w:rsidRDefault="001E60A1" w:rsidP="001E60A1">
      <w:pPr>
        <w:pStyle w:val="NoSpacing"/>
      </w:pPr>
    </w:p>
    <w:p w14:paraId="362262A8" w14:textId="77777777" w:rsidR="001E60A1" w:rsidRDefault="001E60A1" w:rsidP="001E60A1">
      <w:pPr>
        <w:pStyle w:val="NoSpacing"/>
      </w:pPr>
    </w:p>
    <w:p w14:paraId="602F86B8" w14:textId="77777777" w:rsidR="00E47068" w:rsidRPr="00C009D8" w:rsidRDefault="001E60A1" w:rsidP="001E60A1">
      <w:pPr>
        <w:pStyle w:val="NoSpacing"/>
      </w:pPr>
      <w:r>
        <w:t>23 April 2014</w:t>
      </w:r>
    </w:p>
    <w:sectPr w:rsidR="00E47068" w:rsidRPr="00C009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B7DC" w14:textId="77777777" w:rsidR="001E60A1" w:rsidRDefault="001E60A1" w:rsidP="00920DE3">
      <w:pPr>
        <w:spacing w:after="0" w:line="240" w:lineRule="auto"/>
      </w:pPr>
      <w:r>
        <w:separator/>
      </w:r>
    </w:p>
  </w:endnote>
  <w:endnote w:type="continuationSeparator" w:id="0">
    <w:p w14:paraId="5A3571A2" w14:textId="77777777" w:rsidR="001E60A1" w:rsidRDefault="001E60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E701" w14:textId="77777777" w:rsidR="00C009D8" w:rsidRPr="00C009D8" w:rsidRDefault="00C009D8">
    <w:pPr>
      <w:pStyle w:val="Footer"/>
    </w:pPr>
    <w:r>
      <w:t>Copyright I.S.Rogers 9 August 2013</w:t>
    </w:r>
  </w:p>
  <w:p w14:paraId="0CCAF94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12320" w14:textId="77777777" w:rsidR="001E60A1" w:rsidRDefault="001E60A1" w:rsidP="00920DE3">
      <w:pPr>
        <w:spacing w:after="0" w:line="240" w:lineRule="auto"/>
      </w:pPr>
      <w:r>
        <w:separator/>
      </w:r>
    </w:p>
  </w:footnote>
  <w:footnote w:type="continuationSeparator" w:id="0">
    <w:p w14:paraId="3B0AC1FA" w14:textId="77777777" w:rsidR="001E60A1" w:rsidRDefault="001E60A1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0A1"/>
    <w:rsid w:val="00120749"/>
    <w:rsid w:val="001710D7"/>
    <w:rsid w:val="001E60A1"/>
    <w:rsid w:val="00624CAE"/>
    <w:rsid w:val="00643F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905C6"/>
  <w15:docId w15:val="{7C388248-9CC3-443A-B731-423135F1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2014-05-18T20:27:00Z</dcterms:created>
  <dcterms:modified xsi:type="dcterms:W3CDTF">2025-01-12T15:49:00Z</dcterms:modified>
</cp:coreProperties>
</file>